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5035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66"/>
        <w:gridCol w:w="2120"/>
        <w:gridCol w:w="158"/>
        <w:gridCol w:w="4845"/>
      </w:tblGrid>
      <w:tr w:rsidR="007C4C98" w:rsidRPr="00DB5827" w14:paraId="66EBB479" w14:textId="77777777" w:rsidTr="57A00477">
        <w:trPr>
          <w:trHeight w:val="284"/>
        </w:trPr>
        <w:tc>
          <w:tcPr>
            <w:tcW w:w="9689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4A6A3122" w14:textId="77777777" w:rsidR="007C4C98" w:rsidRPr="00DB5827" w:rsidRDefault="007C4C98" w:rsidP="00A862BC">
            <w:pPr>
              <w:spacing w:after="0"/>
              <w:jc w:val="center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bookmarkStart w:id="0" w:name="_Hlk209088080"/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Observation Statement</w:t>
            </w:r>
          </w:p>
        </w:tc>
      </w:tr>
      <w:tr w:rsidR="007C4C98" w:rsidRPr="00DB5827" w14:paraId="0FE872B7" w14:textId="77777777" w:rsidTr="57A00477">
        <w:trPr>
          <w:trHeight w:val="284"/>
        </w:trPr>
        <w:tc>
          <w:tcPr>
            <w:tcW w:w="2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B777EF7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Course</w:t>
            </w:r>
          </w:p>
        </w:tc>
        <w:tc>
          <w:tcPr>
            <w:tcW w:w="7123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24EB0FC" w14:textId="779C4A23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T Level Foundation Course in Engineering and Manufacturing</w:t>
            </w:r>
          </w:p>
        </w:tc>
      </w:tr>
      <w:tr w:rsidR="007C4C98" w:rsidRPr="00DB5827" w14:paraId="6AA6CE59" w14:textId="77777777" w:rsidTr="57A00477">
        <w:trPr>
          <w:trHeight w:val="284"/>
        </w:trPr>
        <w:tc>
          <w:tcPr>
            <w:tcW w:w="2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3858EAD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Outcome</w:t>
            </w:r>
          </w:p>
        </w:tc>
        <w:tc>
          <w:tcPr>
            <w:tcW w:w="7123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5BF6588" w14:textId="109AA36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O3: Solve sustainability problems with innovative engineering ideas</w:t>
            </w:r>
          </w:p>
        </w:tc>
      </w:tr>
      <w:tr w:rsidR="007C4C98" w:rsidRPr="00DB5827" w14:paraId="5BFD0FED" w14:textId="77777777" w:rsidTr="57A00477">
        <w:trPr>
          <w:trHeight w:val="284"/>
        </w:trPr>
        <w:tc>
          <w:tcPr>
            <w:tcW w:w="2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C471229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name</w:t>
            </w:r>
          </w:p>
        </w:tc>
        <w:tc>
          <w:tcPr>
            <w:tcW w:w="7123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D9082F6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7C4C98" w:rsidRPr="00DB5827" w14:paraId="3FBD36A9" w14:textId="77777777" w:rsidTr="57A00477">
        <w:trPr>
          <w:trHeight w:val="284"/>
        </w:trPr>
        <w:tc>
          <w:tcPr>
            <w:tcW w:w="2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658DAFB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</w:t>
            </w:r>
          </w:p>
        </w:tc>
        <w:tc>
          <w:tcPr>
            <w:tcW w:w="7123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9D58787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7C4C98" w:rsidRPr="00DB5827" w14:paraId="1FACA8A8" w14:textId="77777777" w:rsidTr="57A00477">
        <w:trPr>
          <w:trHeight w:val="284"/>
        </w:trPr>
        <w:tc>
          <w:tcPr>
            <w:tcW w:w="2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8E6CB75" w14:textId="1588DDAB" w:rsidR="007C4C98" w:rsidRPr="00DB5827" w:rsidRDefault="00471AED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</w:t>
            </w:r>
            <w:r w:rsidR="007C4C98"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ctivity</w:t>
            </w:r>
          </w:p>
        </w:tc>
        <w:tc>
          <w:tcPr>
            <w:tcW w:w="7123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9182E15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bookmarkEnd w:id="0"/>
      <w:tr w:rsidR="007C4C98" w:rsidRPr="00DB5827" w14:paraId="6040F445" w14:textId="77777777" w:rsidTr="57A00477">
        <w:trPr>
          <w:trHeight w:val="284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DCF0461" w14:textId="00733A93" w:rsidR="007C4C98" w:rsidRPr="00FE3CA9" w:rsidRDefault="007C4C98" w:rsidP="00A862BC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FE3CA9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 xml:space="preserve">Skill </w:t>
            </w:r>
            <w:r w:rsidR="00471AED" w:rsidRPr="00FE3CA9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s</w:t>
            </w:r>
            <w:r w:rsidRPr="00FE3CA9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tatements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</w:tcPr>
          <w:p w14:paraId="49E7E4CA" w14:textId="51733CBF" w:rsidR="007C4C98" w:rsidRPr="00FE3CA9" w:rsidRDefault="007C4C98" w:rsidP="00A862BC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FE3CA9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 xml:space="preserve">Observer </w:t>
            </w:r>
            <w:r w:rsidR="00471AED" w:rsidRPr="00FE3CA9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c</w:t>
            </w:r>
            <w:r w:rsidRPr="00FE3CA9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omments</w:t>
            </w:r>
          </w:p>
        </w:tc>
      </w:tr>
      <w:tr w:rsidR="007C4C98" w:rsidRPr="00DB5827" w14:paraId="78C56418" w14:textId="77777777" w:rsidTr="57A00477">
        <w:trPr>
          <w:trHeight w:val="284"/>
        </w:trPr>
        <w:tc>
          <w:tcPr>
            <w:tcW w:w="9689" w:type="dxa"/>
            <w:gridSpan w:val="4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6E7E192" w14:textId="6E335BC0" w:rsidR="007C4C98" w:rsidRPr="00DB5827" w:rsidRDefault="007C4C98" w:rsidP="00A862BC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O3 Skill Topic 1: Investigating</w:t>
            </w:r>
          </w:p>
        </w:tc>
      </w:tr>
      <w:tr w:rsidR="007C4C98" w:rsidRPr="00DB5827" w14:paraId="6B766534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79DE68D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Develop search criteria and queries to support an investigation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000000" w:themeColor="text1"/>
              <w:bottom w:val="single" w:sz="6" w:space="0" w:color="auto"/>
              <w:right w:val="single" w:sz="6" w:space="0" w:color="auto"/>
            </w:tcBorders>
            <w:vAlign w:val="center"/>
          </w:tcPr>
          <w:p w14:paraId="0FA2968D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1C45F30D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000000" w:themeColor="text1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8156EC2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Identify sources of information and data required for an investigation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46CD7D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3037C93F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28A0DDE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S3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Reference sources of information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42D6D0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3B11F46E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7304E00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S4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Interrogate information and data for validity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2D4737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7AA5E20F" w14:textId="77777777" w:rsidTr="57A00477">
        <w:trPr>
          <w:trHeight w:val="284"/>
        </w:trPr>
        <w:tc>
          <w:tcPr>
            <w:tcW w:w="9689" w:type="dxa"/>
            <w:gridSpan w:val="4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ADAE592" w14:textId="4353C598" w:rsidR="007C4C98" w:rsidRPr="00DB5827" w:rsidRDefault="007C4C98" w:rsidP="00A862BC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O3 Skill Topic 2: Critical thinking</w:t>
            </w:r>
          </w:p>
        </w:tc>
      </w:tr>
      <w:tr w:rsidR="007C4C98" w:rsidRPr="00DB5827" w14:paraId="221B744E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8DE595A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S5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Effective questioning to elicit information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16ADEF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5895645A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2499CF2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S6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Evaluating pros and cons of information provided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16A3C4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2B312443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637BBD7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S7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Review information from different perspectives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2E1D91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39D2216E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748D6FD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S8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Apply logic and reasoned argument to information presented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6C67AC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1679B80A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D593AAC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S9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Synthesise information from different sources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2CBDC9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43D86ACE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6962063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S10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Draw evidence-based conclusions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655E1D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1B3A915B" w14:textId="77777777" w:rsidTr="57A00477">
        <w:trPr>
          <w:trHeight w:val="284"/>
        </w:trPr>
        <w:tc>
          <w:tcPr>
            <w:tcW w:w="9689" w:type="dxa"/>
            <w:gridSpan w:val="4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0864CBB" w14:textId="7FD020F8" w:rsidR="007C4C98" w:rsidRPr="00DB5827" w:rsidRDefault="007C4C98" w:rsidP="00A862BC">
            <w:pPr>
              <w:tabs>
                <w:tab w:val="center" w:pos="4479"/>
                <w:tab w:val="left" w:pos="7000"/>
              </w:tabs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O3 Skill Topic 3: Creativity skills</w:t>
            </w:r>
          </w:p>
        </w:tc>
      </w:tr>
      <w:tr w:rsidR="007C4C98" w:rsidRPr="00DB5827" w14:paraId="111090DE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0E7075B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S11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Lateral thinking to consider opportunities from different perspectives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1209D9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66502B10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3924F9E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S12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Make novel connections between ideas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05385D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46725D46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C90F881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S13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Recognise ideas, alternatives and possibilities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9A31B9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514EE455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C7122D1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S14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Form ideas iteratively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518458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71280493" w14:textId="77777777" w:rsidTr="57A00477">
        <w:trPr>
          <w:trHeight w:val="227"/>
        </w:trPr>
        <w:tc>
          <w:tcPr>
            <w:tcW w:w="9689" w:type="dxa"/>
            <w:gridSpan w:val="4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A9A6BD7" w14:textId="6E8DD89B" w:rsidR="007C4C98" w:rsidRPr="00DB5827" w:rsidRDefault="007C4C98" w:rsidP="00A862BC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lastRenderedPageBreak/>
              <w:t>O3 Skill Topic 4: Communicating</w:t>
            </w:r>
          </w:p>
        </w:tc>
      </w:tr>
      <w:tr w:rsidR="007C4C98" w:rsidRPr="00DB5827" w14:paraId="0FC21574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74463B4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S15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Synthesise information and data from different sources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B1C43D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2974D859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3BDCCF2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S16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Engage an audience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6C3688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4A87EF66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29C991D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S17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Summarise information and data with attention to detail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AAABA6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33F269FB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BF802B4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S18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Apply technical language in relevant contexts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8CADBF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3D737729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5D883BE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S19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Apply active listening techniques when presenting ideas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430DC2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00B8C148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1AF35C4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S20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Apply oral communication skills to clearly articulate a message with attention to detail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AE59D4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6796A979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ADBA186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S21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Apply written communication skills to clearly articulate a message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D07EA0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29B10F66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9F06FA2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S22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Apply non-verbal communication techniques to support communication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F76A2D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7DBB2156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8A887BC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S23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Create documents appropriate to purpose and audience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6BFC4E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42AC6090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EFADAC1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S24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Write for impact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A6D0FD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00327107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A01484E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S25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Engage in discussion, debate and conversation, listening to and responding to questions and feedback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3FC9ED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6C4F9ECB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A26CA8C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S26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Show respect for others’ views and opinions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352EC2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244DD586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58BB52D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S27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Apply communication techniques to secure audience understanding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B25AB0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41624244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9054960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S28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Interpret information and data presented in different formats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DCBD98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4E50D0E1" w14:textId="77777777" w:rsidTr="57A00477">
        <w:trPr>
          <w:trHeight w:val="56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1950091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S29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Apply appropriate vocabulary, grammar, form, structural and organisational features to reflect audience, purpose and context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43C105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3DADA462" w14:textId="77777777" w:rsidTr="57A00477">
        <w:trPr>
          <w:trHeight w:val="284"/>
        </w:trPr>
        <w:tc>
          <w:tcPr>
            <w:tcW w:w="9689" w:type="dxa"/>
            <w:gridSpan w:val="4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D6A2F84" w14:textId="52BB9EBB" w:rsidR="007C4C98" w:rsidRPr="00DB5827" w:rsidRDefault="007C4C98" w:rsidP="00A862BC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O3 Skill Topic 5: Digital skills</w:t>
            </w:r>
          </w:p>
        </w:tc>
      </w:tr>
      <w:tr w:rsidR="007C4C98" w:rsidRPr="00DB5827" w14:paraId="74D8BF28" w14:textId="77777777" w:rsidTr="57A00477">
        <w:trPr>
          <w:trHeight w:val="39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9881DBD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S30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Organise digital information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E9C936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3B653E3F" w14:textId="77777777" w:rsidTr="57A00477">
        <w:trPr>
          <w:trHeight w:val="39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A2A579E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S31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Store digital information securely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702C6E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523937AE" w14:textId="77777777" w:rsidTr="57A00477">
        <w:trPr>
          <w:trHeight w:val="39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611B8E6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S32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Retrieve digital information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EF2A5E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2A87AD07" w14:textId="77777777" w:rsidTr="57A00477">
        <w:trPr>
          <w:trHeight w:val="397"/>
        </w:trPr>
        <w:tc>
          <w:tcPr>
            <w:tcW w:w="4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819FEC0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S33 </w:t>
            </w:r>
            <w:r w:rsidRPr="00DB5827">
              <w:rPr>
                <w:rFonts w:ascii="Lato" w:eastAsia="Times New Roman" w:hAnsi="Lato"/>
                <w:sz w:val="20"/>
                <w:szCs w:val="20"/>
                <w:lang w:eastAsia="en-GB"/>
              </w:rPr>
              <w:t>Apply software functions to present ideas</w:t>
            </w:r>
          </w:p>
        </w:tc>
        <w:tc>
          <w:tcPr>
            <w:tcW w:w="50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4F0536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209D4F02" w14:textId="77777777" w:rsidTr="57A00477">
        <w:trPr>
          <w:trHeight w:val="284"/>
        </w:trPr>
        <w:tc>
          <w:tcPr>
            <w:tcW w:w="9689" w:type="dxa"/>
            <w:gridSpan w:val="4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205B92A" w14:textId="249775A3" w:rsidR="007C4C98" w:rsidRPr="00DB5827" w:rsidRDefault="007C4C98" w:rsidP="00A862BC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hAnsi="Lato"/>
                <w:b/>
                <w:bCs/>
                <w:sz w:val="20"/>
                <w:szCs w:val="20"/>
              </w:rPr>
              <w:lastRenderedPageBreak/>
              <w:t xml:space="preserve">O3 Additional </w:t>
            </w:r>
            <w:r w:rsidR="00111F82">
              <w:rPr>
                <w:rFonts w:ascii="Lato" w:hAnsi="Lato"/>
                <w:b/>
                <w:bCs/>
                <w:sz w:val="20"/>
                <w:szCs w:val="20"/>
              </w:rPr>
              <w:t>c</w:t>
            </w:r>
            <w:r w:rsidRPr="00DB5827">
              <w:rPr>
                <w:rFonts w:ascii="Lato" w:hAnsi="Lato"/>
                <w:b/>
                <w:bCs/>
                <w:sz w:val="20"/>
                <w:szCs w:val="20"/>
              </w:rPr>
              <w:t>omments:</w:t>
            </w:r>
          </w:p>
        </w:tc>
      </w:tr>
      <w:tr w:rsidR="007C4C98" w:rsidRPr="00DB5827" w14:paraId="11D687B0" w14:textId="77777777" w:rsidTr="57A00477">
        <w:trPr>
          <w:trHeight w:val="9468"/>
        </w:trPr>
        <w:tc>
          <w:tcPr>
            <w:tcW w:w="9689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DECD5E5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C4C98" w:rsidRPr="00DB5827" w14:paraId="58120C12" w14:textId="77777777" w:rsidTr="57A00477">
        <w:trPr>
          <w:trHeight w:val="397"/>
        </w:trPr>
        <w:tc>
          <w:tcPr>
            <w:tcW w:w="9689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E202814" w14:textId="6C66CDCA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471AE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</w:t>
            </w: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eclaration:</w:t>
            </w:r>
          </w:p>
          <w:p w14:paraId="62AE697F" w14:textId="03C254FB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57A00477">
              <w:rPr>
                <w:rFonts w:ascii="Lato" w:eastAsia="Times New Roman" w:hAnsi="Lato"/>
                <w:sz w:val="20"/>
                <w:szCs w:val="20"/>
                <w:lang w:eastAsia="en-GB"/>
              </w:rPr>
              <w:t>I declare that this testimony is a true and accurate record of what I observed. I understand that it will be used as supporting evidence towards the student</w:t>
            </w:r>
            <w:r w:rsidR="44241884" w:rsidRPr="57A00477">
              <w:rPr>
                <w:rFonts w:ascii="Lato" w:eastAsia="Times New Roman" w:hAnsi="Lato"/>
                <w:sz w:val="20"/>
                <w:szCs w:val="20"/>
                <w:lang w:eastAsia="en-GB"/>
              </w:rPr>
              <w:t>’s</w:t>
            </w:r>
            <w:r w:rsidRPr="57A00477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course.</w:t>
            </w:r>
          </w:p>
        </w:tc>
      </w:tr>
      <w:tr w:rsidR="007C4C98" w:rsidRPr="00DB5827" w14:paraId="2C5CB9BB" w14:textId="77777777" w:rsidTr="57A00477">
        <w:trPr>
          <w:trHeight w:val="284"/>
        </w:trPr>
        <w:tc>
          <w:tcPr>
            <w:tcW w:w="9689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765EDB3" w14:textId="5B6E4F22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471AE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n</w:t>
            </w: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ame:</w:t>
            </w:r>
          </w:p>
        </w:tc>
      </w:tr>
      <w:tr w:rsidR="007C4C98" w:rsidRPr="00DB5827" w14:paraId="56D3CBE4" w14:textId="77777777" w:rsidTr="57A00477">
        <w:trPr>
          <w:trHeight w:val="284"/>
        </w:trPr>
        <w:tc>
          <w:tcPr>
            <w:tcW w:w="9689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C4DFC45" w14:textId="1B4AAAFF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471AE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j</w:t>
            </w: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 </w:t>
            </w:r>
            <w:r w:rsidR="00471AE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r</w:t>
            </w: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ole: </w:t>
            </w:r>
          </w:p>
        </w:tc>
      </w:tr>
      <w:tr w:rsidR="007C4C98" w:rsidRPr="00DB5827" w14:paraId="09023E94" w14:textId="77777777" w:rsidTr="57A00477">
        <w:trPr>
          <w:trHeight w:val="284"/>
        </w:trPr>
        <w:tc>
          <w:tcPr>
            <w:tcW w:w="484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641C82A" w14:textId="7955A0F6" w:rsidR="007C4C98" w:rsidRPr="00DB5827" w:rsidRDefault="00471AED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Observer signature</w:t>
            </w:r>
            <w:r w:rsidR="007C4C98"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:</w:t>
            </w:r>
          </w:p>
        </w:tc>
        <w:tc>
          <w:tcPr>
            <w:tcW w:w="48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A8C108" w14:textId="77777777" w:rsidR="007C4C98" w:rsidRPr="00DB5827" w:rsidRDefault="007C4C98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DB582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  <w:tr w:rsidR="00471AED" w:rsidRPr="00DB5827" w14:paraId="596EFD0E" w14:textId="77777777" w:rsidTr="57A00477">
        <w:trPr>
          <w:trHeight w:val="284"/>
        </w:trPr>
        <w:tc>
          <w:tcPr>
            <w:tcW w:w="484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CCD68D4" w14:textId="5BE6A829" w:rsidR="00471AED" w:rsidRPr="00DB5827" w:rsidRDefault="00471AED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signature:</w:t>
            </w:r>
          </w:p>
        </w:tc>
        <w:tc>
          <w:tcPr>
            <w:tcW w:w="48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3B8520" w14:textId="16082A36" w:rsidR="00471AED" w:rsidRPr="00DB5827" w:rsidRDefault="00471AED" w:rsidP="00A862BC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</w:tbl>
    <w:p w14:paraId="79671371" w14:textId="533025EF" w:rsidR="00400661" w:rsidRPr="006063CC" w:rsidRDefault="00400661" w:rsidP="00471AED">
      <w:pPr>
        <w:pStyle w:val="copy"/>
      </w:pPr>
    </w:p>
    <w:sectPr w:rsidR="00400661" w:rsidRPr="006063CC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959B11" w14:textId="77777777" w:rsidR="00C63621" w:rsidRDefault="00C63621" w:rsidP="00186EC4">
      <w:r>
        <w:separator/>
      </w:r>
    </w:p>
  </w:endnote>
  <w:endnote w:type="continuationSeparator" w:id="0">
    <w:p w14:paraId="6F3EE5A8" w14:textId="77777777" w:rsidR="00C63621" w:rsidRDefault="00C63621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E7AB80A3-5B64-4E76-B9BE-AD08304894BF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16C07C12-4AEB-4C01-9D51-A22F5611009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4EA07188-DFAF-44F4-ADE7-95810ABA4C2A}"/>
    <w:embedBold r:id="rId4" w:fontKey="{908C8946-C16D-487F-8833-CD520DC4A9E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0B55695C-2215-417F-BAC9-127BE7B1B867}"/>
    <w:embedBold r:id="rId6" w:fontKey="{E98DB9C5-3B1A-4D6B-B2EE-0D73CDAC1942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08B40C26-9451-40D9-AFD1-C2C352E47C47}"/>
    <w:embedBold r:id="rId8" w:fontKey="{D0520B82-FE16-4743-9F98-94CEEC66AA2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8DDAC237-A3AF-46FB-9DA5-658D0A28EAA4}"/>
    <w:embedBold r:id="rId10" w:fontKey="{B61BDD0A-27BA-4ED7-9A8E-C937CB0EE267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DD2FCF74-27DA-4BBC-8044-C07F14BAEC0E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31F0DDA6-196F-4DED-952A-01780BF734E7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497AE059-0B2A-4C82-A169-8C2DDF13A644}"/>
    <w:embedBold r:id="rId14" w:fontKey="{526D42A9-BCB8-4D6F-B570-B9FA0C66F24C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19F8A447-13C6-4C46-A112-004AD6EF2B13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F891353F-F288-4B4A-AEEB-B431868FA8B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2F0E3D" w14:textId="4C3F5C2C" w:rsidR="000D56C2" w:rsidRDefault="00133055">
    <w:pPr>
      <w:pStyle w:val="Footer"/>
      <w:jc w:val="center"/>
      <w:rPr>
        <w:caps/>
        <w:noProof/>
        <w:color w:val="4472C4" w:themeColor="accent1"/>
      </w:rPr>
    </w:pPr>
    <w:r w:rsidRPr="00DF2A93">
      <w:rPr>
        <w:noProof/>
        <w:sz w:val="72"/>
        <w:szCs w:val="72"/>
      </w:rPr>
      <w:drawing>
        <wp:anchor distT="0" distB="0" distL="114300" distR="114300" simplePos="0" relativeHeight="251661312" behindDoc="1" locked="0" layoutInCell="1" allowOverlap="1" wp14:anchorId="6E5F6F12" wp14:editId="615A35A2">
          <wp:simplePos x="0" y="0"/>
          <wp:positionH relativeFrom="column">
            <wp:posOffset>-723900</wp:posOffset>
          </wp:positionH>
          <wp:positionV relativeFrom="paragraph">
            <wp:posOffset>268605</wp:posOffset>
          </wp:positionV>
          <wp:extent cx="7567930" cy="571500"/>
          <wp:effectExtent l="0" t="0" r="1270" b="0"/>
          <wp:wrapNone/>
          <wp:docPr id="9" name="Picture 9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4656"/>
                  <a:stretch/>
                </pic:blipFill>
                <pic:spPr bwMode="auto">
                  <a:xfrm>
                    <a:off x="0" y="0"/>
                    <a:ext cx="7567930" cy="5715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D56C2">
      <w:rPr>
        <w:caps/>
        <w:color w:val="4472C4" w:themeColor="accent1"/>
      </w:rPr>
      <w:fldChar w:fldCharType="begin"/>
    </w:r>
    <w:r w:rsidR="000D56C2">
      <w:rPr>
        <w:caps/>
        <w:color w:val="4472C4" w:themeColor="accent1"/>
      </w:rPr>
      <w:instrText xml:space="preserve"> PAGE   \* MERGEFORMAT </w:instrText>
    </w:r>
    <w:r w:rsidR="000D56C2">
      <w:rPr>
        <w:caps/>
        <w:color w:val="4472C4" w:themeColor="accent1"/>
      </w:rPr>
      <w:fldChar w:fldCharType="separate"/>
    </w:r>
    <w:r w:rsidR="000D56C2">
      <w:rPr>
        <w:caps/>
        <w:noProof/>
        <w:color w:val="4472C4" w:themeColor="accent1"/>
      </w:rPr>
      <w:t>2</w:t>
    </w:r>
    <w:r w:rsidR="000D56C2">
      <w:rPr>
        <w:caps/>
        <w:noProof/>
        <w:color w:val="4472C4" w:themeColor="accent1"/>
      </w:rPr>
      <w:fldChar w:fldCharType="end"/>
    </w:r>
  </w:p>
  <w:p w14:paraId="2D748290" w14:textId="2695648E" w:rsidR="00606234" w:rsidRDefault="00606234" w:rsidP="00186EC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BA61C1" w14:textId="77777777" w:rsidR="00C63621" w:rsidRDefault="00C63621" w:rsidP="00186EC4">
      <w:r>
        <w:separator/>
      </w:r>
    </w:p>
  </w:footnote>
  <w:footnote w:type="continuationSeparator" w:id="0">
    <w:p w14:paraId="660728D7" w14:textId="77777777" w:rsidR="00C63621" w:rsidRDefault="00C63621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6B2183" w14:textId="75C739DF" w:rsidR="000D56C2" w:rsidRPr="000D56C2" w:rsidRDefault="00133055" w:rsidP="000D56C2">
    <w:pPr>
      <w:spacing w:after="0" w:line="240" w:lineRule="auto"/>
      <w:textAlignment w:val="baseline"/>
      <w:rPr>
        <w:rFonts w:ascii="Lato" w:eastAsia="Times New Roman" w:hAnsi="Lato"/>
        <w:b/>
        <w:bCs/>
        <w:sz w:val="20"/>
        <w:szCs w:val="20"/>
        <w:lang w:eastAsia="en-GB"/>
      </w:rPr>
    </w:pPr>
    <w:r>
      <w:rPr>
        <w:noProof/>
        <w:sz w:val="72"/>
        <w:szCs w:val="72"/>
      </w:rPr>
      <w:drawing>
        <wp:anchor distT="0" distB="0" distL="114300" distR="114300" simplePos="0" relativeHeight="251659264" behindDoc="1" locked="0" layoutInCell="1" allowOverlap="1" wp14:anchorId="7B3391CA" wp14:editId="5E1BFE0D">
          <wp:simplePos x="0" y="0"/>
          <wp:positionH relativeFrom="column">
            <wp:posOffset>-719455</wp:posOffset>
          </wp:positionH>
          <wp:positionV relativeFrom="paragraph">
            <wp:posOffset>-440690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D56C2" w:rsidRPr="000D56C2">
      <w:rPr>
        <w:rFonts w:ascii="Lato" w:eastAsia="Times New Roman" w:hAnsi="Lato"/>
        <w:b/>
        <w:bCs/>
        <w:sz w:val="20"/>
        <w:szCs w:val="20"/>
        <w:lang w:eastAsia="en-GB"/>
      </w:rPr>
      <w:t>T Level Foundation Course in Engineering and Manufacturing</w:t>
    </w:r>
  </w:p>
  <w:p w14:paraId="2F4133E1" w14:textId="7A2EF057" w:rsidR="00606234" w:rsidRDefault="00606234" w:rsidP="00186EC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s-ES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EA8"/>
    <w:rsid w:val="000474CD"/>
    <w:rsid w:val="00090681"/>
    <w:rsid w:val="000A2C9B"/>
    <w:rsid w:val="000A409E"/>
    <w:rsid w:val="000B0AA7"/>
    <w:rsid w:val="000C4BBF"/>
    <w:rsid w:val="000C5DAC"/>
    <w:rsid w:val="000C7A85"/>
    <w:rsid w:val="000D56C2"/>
    <w:rsid w:val="00111F82"/>
    <w:rsid w:val="00133055"/>
    <w:rsid w:val="00143E14"/>
    <w:rsid w:val="00146B9A"/>
    <w:rsid w:val="0015160C"/>
    <w:rsid w:val="00155039"/>
    <w:rsid w:val="0015709A"/>
    <w:rsid w:val="00172F64"/>
    <w:rsid w:val="00186EC4"/>
    <w:rsid w:val="001A11BC"/>
    <w:rsid w:val="001A75FF"/>
    <w:rsid w:val="001D1128"/>
    <w:rsid w:val="001D5CB1"/>
    <w:rsid w:val="001E5C1F"/>
    <w:rsid w:val="002054A0"/>
    <w:rsid w:val="00235579"/>
    <w:rsid w:val="00246EAC"/>
    <w:rsid w:val="002562F3"/>
    <w:rsid w:val="00257F4E"/>
    <w:rsid w:val="0026428C"/>
    <w:rsid w:val="00276291"/>
    <w:rsid w:val="00280EC8"/>
    <w:rsid w:val="00284E3D"/>
    <w:rsid w:val="00285572"/>
    <w:rsid w:val="002A70D2"/>
    <w:rsid w:val="002C1EB1"/>
    <w:rsid w:val="002C6569"/>
    <w:rsid w:val="002E4DBB"/>
    <w:rsid w:val="00301F13"/>
    <w:rsid w:val="003023CA"/>
    <w:rsid w:val="00303699"/>
    <w:rsid w:val="00311C3F"/>
    <w:rsid w:val="00314450"/>
    <w:rsid w:val="00325FCC"/>
    <w:rsid w:val="00351EEA"/>
    <w:rsid w:val="00382E32"/>
    <w:rsid w:val="003B2037"/>
    <w:rsid w:val="003C3244"/>
    <w:rsid w:val="003C3D64"/>
    <w:rsid w:val="003D35D4"/>
    <w:rsid w:val="003E63F8"/>
    <w:rsid w:val="003E72A2"/>
    <w:rsid w:val="003F007C"/>
    <w:rsid w:val="00400661"/>
    <w:rsid w:val="0041566A"/>
    <w:rsid w:val="00471AED"/>
    <w:rsid w:val="00486FF0"/>
    <w:rsid w:val="00487E4F"/>
    <w:rsid w:val="004B230E"/>
    <w:rsid w:val="004D500E"/>
    <w:rsid w:val="00532DB6"/>
    <w:rsid w:val="00535AEC"/>
    <w:rsid w:val="00544CC2"/>
    <w:rsid w:val="0057101F"/>
    <w:rsid w:val="00574154"/>
    <w:rsid w:val="00587C3A"/>
    <w:rsid w:val="005E3D50"/>
    <w:rsid w:val="00606234"/>
    <w:rsid w:val="006063CC"/>
    <w:rsid w:val="00632B83"/>
    <w:rsid w:val="006378A3"/>
    <w:rsid w:val="006522FE"/>
    <w:rsid w:val="00670E3A"/>
    <w:rsid w:val="00671709"/>
    <w:rsid w:val="006739F8"/>
    <w:rsid w:val="0069357B"/>
    <w:rsid w:val="006D728A"/>
    <w:rsid w:val="006F408E"/>
    <w:rsid w:val="00707927"/>
    <w:rsid w:val="0072345C"/>
    <w:rsid w:val="0073163D"/>
    <w:rsid w:val="00753E8C"/>
    <w:rsid w:val="00761E25"/>
    <w:rsid w:val="00780EF9"/>
    <w:rsid w:val="007836D4"/>
    <w:rsid w:val="007957FA"/>
    <w:rsid w:val="007B308E"/>
    <w:rsid w:val="007C4C98"/>
    <w:rsid w:val="007D1618"/>
    <w:rsid w:val="007F783B"/>
    <w:rsid w:val="0081323D"/>
    <w:rsid w:val="00845747"/>
    <w:rsid w:val="00862977"/>
    <w:rsid w:val="0088324D"/>
    <w:rsid w:val="008835D6"/>
    <w:rsid w:val="008837F9"/>
    <w:rsid w:val="008C5D5F"/>
    <w:rsid w:val="008E79CC"/>
    <w:rsid w:val="00906A34"/>
    <w:rsid w:val="00916B15"/>
    <w:rsid w:val="00922C7B"/>
    <w:rsid w:val="00965729"/>
    <w:rsid w:val="009716FE"/>
    <w:rsid w:val="009871DC"/>
    <w:rsid w:val="009D79D8"/>
    <w:rsid w:val="009F6A10"/>
    <w:rsid w:val="00A00731"/>
    <w:rsid w:val="00A03DBF"/>
    <w:rsid w:val="00A05B66"/>
    <w:rsid w:val="00A060D7"/>
    <w:rsid w:val="00A2414C"/>
    <w:rsid w:val="00A31FC7"/>
    <w:rsid w:val="00A57FAB"/>
    <w:rsid w:val="00A6318E"/>
    <w:rsid w:val="00A63B30"/>
    <w:rsid w:val="00A862BC"/>
    <w:rsid w:val="00AD0B1B"/>
    <w:rsid w:val="00AE51B3"/>
    <w:rsid w:val="00B235BA"/>
    <w:rsid w:val="00B36933"/>
    <w:rsid w:val="00B43FC6"/>
    <w:rsid w:val="00B448D1"/>
    <w:rsid w:val="00B651CD"/>
    <w:rsid w:val="00B767C3"/>
    <w:rsid w:val="00B86BC6"/>
    <w:rsid w:val="00B92915"/>
    <w:rsid w:val="00BA455F"/>
    <w:rsid w:val="00BB6F12"/>
    <w:rsid w:val="00BD0C21"/>
    <w:rsid w:val="00BE4E9A"/>
    <w:rsid w:val="00BF1E30"/>
    <w:rsid w:val="00BF775B"/>
    <w:rsid w:val="00C14BDB"/>
    <w:rsid w:val="00C1570E"/>
    <w:rsid w:val="00C26541"/>
    <w:rsid w:val="00C63621"/>
    <w:rsid w:val="00C71D17"/>
    <w:rsid w:val="00C874EC"/>
    <w:rsid w:val="00C912A2"/>
    <w:rsid w:val="00CA1752"/>
    <w:rsid w:val="00CD4720"/>
    <w:rsid w:val="00CF71A1"/>
    <w:rsid w:val="00D166E6"/>
    <w:rsid w:val="00D2517C"/>
    <w:rsid w:val="00D273E2"/>
    <w:rsid w:val="00D4494D"/>
    <w:rsid w:val="00D51389"/>
    <w:rsid w:val="00D52E34"/>
    <w:rsid w:val="00D96E82"/>
    <w:rsid w:val="00DB5827"/>
    <w:rsid w:val="00DD2542"/>
    <w:rsid w:val="00E00036"/>
    <w:rsid w:val="00E101BC"/>
    <w:rsid w:val="00E45761"/>
    <w:rsid w:val="00E9643E"/>
    <w:rsid w:val="00EA3FFF"/>
    <w:rsid w:val="00EC7A81"/>
    <w:rsid w:val="00ED1AD4"/>
    <w:rsid w:val="00ED49B8"/>
    <w:rsid w:val="00EE7003"/>
    <w:rsid w:val="00EF294B"/>
    <w:rsid w:val="00F04ABB"/>
    <w:rsid w:val="00F22187"/>
    <w:rsid w:val="00F30A45"/>
    <w:rsid w:val="00F364CB"/>
    <w:rsid w:val="00F87464"/>
    <w:rsid w:val="00F965D4"/>
    <w:rsid w:val="00FA17B3"/>
    <w:rsid w:val="00FB50A3"/>
    <w:rsid w:val="00FD1A00"/>
    <w:rsid w:val="00FE3CA9"/>
    <w:rsid w:val="00FF0FF8"/>
    <w:rsid w:val="44241884"/>
    <w:rsid w:val="57A004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  <w:style w:type="paragraph" w:styleId="Revision">
    <w:name w:val="Revision"/>
    <w:hidden/>
    <w:uiPriority w:val="99"/>
    <w:semiHidden/>
    <w:rsid w:val="00753E8C"/>
    <w:rPr>
      <w:rFonts w:ascii="Segoe UI" w:hAnsi="Segoe UI" w:cs="Segoe UI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Props1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EB8C2D3-6CA4-4B36-98F2-DEBED56396F2}">
  <ds:schemaRefs>
    <ds:schemaRef ds:uri="http://www.w3.org/XML/1998/namespace"/>
    <ds:schemaRef ds:uri="http://schemas.microsoft.com/office/infopath/2007/PartnerControls"/>
    <ds:schemaRef ds:uri="be2b0b65-5089-4106-bb34-2edddfc01d42"/>
    <ds:schemaRef ds:uri="http://schemas.microsoft.com/office/2006/metadata/properties"/>
    <ds:schemaRef ds:uri="http://schemas.microsoft.com/office/2006/documentManagement/types"/>
    <ds:schemaRef ds:uri="http://purl.org/dc/elements/1.1/"/>
    <ds:schemaRef ds:uri="http://purl.org/dc/terms/"/>
    <ds:schemaRef ds:uri="http://schemas.openxmlformats.org/package/2006/metadata/core-properties"/>
    <ds:schemaRef ds:uri="89637aa1-7b48-4060-803a-c34c58bc8bfc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0</TotalTime>
  <Pages>3</Pages>
  <Words>354</Words>
  <Characters>2188</Characters>
  <Application>Microsoft Office Word</Application>
  <DocSecurity>0</DocSecurity>
  <Lines>113</Lines>
  <Paragraphs>57</Paragraphs>
  <ScaleCrop>false</ScaleCrop>
  <Company/>
  <LinksUpToDate>false</LinksUpToDate>
  <CharactersWithSpaces>2486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15</cp:revision>
  <cp:lastPrinted>2020-02-04T08:01:00Z</cp:lastPrinted>
  <dcterms:created xsi:type="dcterms:W3CDTF">2025-10-08T17:00:00Z</dcterms:created>
  <dcterms:modified xsi:type="dcterms:W3CDTF">2025-10-22T09:53:00Z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9bc88649-daa7-4339-83f4-5cf5ca3828b0</vt:lpwstr>
  </property>
</Properties>
</file>